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F2C58A">
      <w:pPr>
        <w:ind w:left="0" w:leftChars="0" w:right="0" w:rightChars="0" w:firstLine="0" w:firstLineChars="0"/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福州黎明职业技术学院学生综合素质测评量化评分表</w:t>
      </w:r>
    </w:p>
    <w:p w14:paraId="0B884C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0" w:firstLineChars="0"/>
        <w:jc w:val="center"/>
        <w:textAlignment w:val="auto"/>
        <w:outlineLvl w:val="9"/>
        <w:rPr>
          <w:rFonts w:hint="eastAsia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（2024 —2025 学年）</w:t>
      </w:r>
    </w:p>
    <w:tbl>
      <w:tblPr>
        <w:tblStyle w:val="3"/>
        <w:tblW w:w="92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"/>
        <w:gridCol w:w="1515"/>
        <w:gridCol w:w="1527"/>
        <w:gridCol w:w="3030"/>
        <w:gridCol w:w="557"/>
        <w:gridCol w:w="6"/>
        <w:gridCol w:w="256"/>
        <w:gridCol w:w="295"/>
        <w:gridCol w:w="12"/>
        <w:gridCol w:w="545"/>
        <w:gridCol w:w="18"/>
        <w:gridCol w:w="565"/>
      </w:tblGrid>
      <w:tr w14:paraId="5AC21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3" w:type="dxa"/>
            <w:vAlign w:val="center"/>
          </w:tcPr>
          <w:p w14:paraId="7385FFD6">
            <w:pPr>
              <w:ind w:left="0" w:leftChars="0" w:right="0" w:rightChars="0" w:firstLine="0" w:firstLineChars="0"/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姓名</w:t>
            </w:r>
          </w:p>
        </w:tc>
        <w:tc>
          <w:tcPr>
            <w:tcW w:w="1515" w:type="dxa"/>
            <w:vAlign w:val="center"/>
          </w:tcPr>
          <w:p w14:paraId="5F52524C">
            <w:pPr>
              <w:ind w:left="0" w:leftChars="0" w:right="0" w:rightChars="0" w:firstLine="0" w:firstLineChars="0"/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1527" w:type="dxa"/>
            <w:vAlign w:val="center"/>
          </w:tcPr>
          <w:p w14:paraId="3DF80480">
            <w:pPr>
              <w:ind w:left="0" w:leftChars="0" w:right="0" w:rightChars="0" w:firstLine="0" w:firstLineChars="0"/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班级</w:t>
            </w:r>
          </w:p>
        </w:tc>
        <w:tc>
          <w:tcPr>
            <w:tcW w:w="3030" w:type="dxa"/>
            <w:vAlign w:val="center"/>
          </w:tcPr>
          <w:p w14:paraId="71A9A33E">
            <w:pPr>
              <w:ind w:left="0" w:leftChars="0" w:right="0" w:rightChars="0" w:firstLine="0" w:firstLineChars="0"/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819" w:type="dxa"/>
            <w:gridSpan w:val="3"/>
            <w:vAlign w:val="center"/>
          </w:tcPr>
          <w:p w14:paraId="5B79015E">
            <w:pPr>
              <w:ind w:left="0" w:leftChars="0" w:right="0" w:rightChars="0" w:firstLine="0" w:firstLineChars="0"/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学号</w:t>
            </w:r>
          </w:p>
        </w:tc>
        <w:tc>
          <w:tcPr>
            <w:tcW w:w="1435" w:type="dxa"/>
            <w:gridSpan w:val="5"/>
            <w:vAlign w:val="center"/>
          </w:tcPr>
          <w:p w14:paraId="6EC6CBA1">
            <w:pPr>
              <w:ind w:left="0" w:leftChars="0" w:right="0" w:rightChars="0" w:firstLine="0" w:firstLineChars="0"/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</w:p>
        </w:tc>
      </w:tr>
      <w:tr w14:paraId="45A4C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229" w:type="dxa"/>
            <w:gridSpan w:val="12"/>
            <w:vAlign w:val="center"/>
          </w:tcPr>
          <w:p w14:paraId="7507CAB4">
            <w:pPr>
              <w:ind w:left="0" w:leftChars="0" w:right="0" w:righ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vertAlign w:val="baseline"/>
                <w:lang w:val="en-US" w:eastAsia="zh-CN"/>
              </w:rPr>
              <w:t>德育测评</w:t>
            </w:r>
          </w:p>
        </w:tc>
      </w:tr>
      <w:tr w14:paraId="6A596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3" w:type="dxa"/>
            <w:vAlign w:val="center"/>
          </w:tcPr>
          <w:p w14:paraId="73FF2E51">
            <w:pPr>
              <w:ind w:left="0" w:leftChars="0" w:right="0" w:righ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基本分</w:t>
            </w:r>
          </w:p>
        </w:tc>
        <w:tc>
          <w:tcPr>
            <w:tcW w:w="8326" w:type="dxa"/>
            <w:gridSpan w:val="11"/>
            <w:vAlign w:val="center"/>
          </w:tcPr>
          <w:p w14:paraId="37FCBB7A">
            <w:pPr>
              <w:ind w:left="0" w:leftChars="0" w:right="0" w:righ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A0F9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vMerge w:val="restart"/>
            <w:vAlign w:val="center"/>
          </w:tcPr>
          <w:p w14:paraId="2587A7A1">
            <w:pPr>
              <w:ind w:left="0" w:leftChars="0" w:right="0" w:righ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附加分</w:t>
            </w:r>
          </w:p>
        </w:tc>
        <w:tc>
          <w:tcPr>
            <w:tcW w:w="6072" w:type="dxa"/>
            <w:gridSpan w:val="3"/>
            <w:vAlign w:val="center"/>
          </w:tcPr>
          <w:p w14:paraId="161362F5">
            <w:pPr>
              <w:ind w:left="0" w:leftChars="0" w:right="0" w:rightChars="0" w:firstLine="0" w:firstLineChars="0"/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加分项目</w:t>
            </w:r>
          </w:p>
        </w:tc>
        <w:tc>
          <w:tcPr>
            <w:tcW w:w="557" w:type="dxa"/>
            <w:vAlign w:val="center"/>
          </w:tcPr>
          <w:p w14:paraId="446DEB08">
            <w:pPr>
              <w:ind w:left="0" w:leftChars="0" w:right="0" w:rightChars="0" w:firstLine="0" w:firstLineChars="0"/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自评分</w:t>
            </w:r>
          </w:p>
        </w:tc>
        <w:tc>
          <w:tcPr>
            <w:tcW w:w="557" w:type="dxa"/>
            <w:gridSpan w:val="3"/>
            <w:vAlign w:val="center"/>
          </w:tcPr>
          <w:p w14:paraId="77E79483">
            <w:pPr>
              <w:ind w:left="0" w:leftChars="0" w:right="0" w:rightChars="0" w:firstLine="0" w:firstLineChars="0"/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复核分</w:t>
            </w:r>
          </w:p>
        </w:tc>
        <w:tc>
          <w:tcPr>
            <w:tcW w:w="557" w:type="dxa"/>
            <w:gridSpan w:val="2"/>
            <w:vAlign w:val="center"/>
          </w:tcPr>
          <w:p w14:paraId="0650928D">
            <w:pPr>
              <w:ind w:left="0" w:leftChars="0" w:right="0" w:rightChars="0" w:firstLine="0" w:firstLineChars="0"/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小计</w:t>
            </w:r>
          </w:p>
        </w:tc>
        <w:tc>
          <w:tcPr>
            <w:tcW w:w="583" w:type="dxa"/>
            <w:gridSpan w:val="2"/>
            <w:vAlign w:val="center"/>
          </w:tcPr>
          <w:p w14:paraId="0A466B2A">
            <w:pPr>
              <w:ind w:left="0" w:leftChars="0" w:right="0" w:rightChars="0" w:firstLine="0" w:firstLineChars="0"/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合计</w:t>
            </w:r>
          </w:p>
        </w:tc>
      </w:tr>
      <w:tr w14:paraId="50B64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vMerge w:val="continue"/>
          </w:tcPr>
          <w:p w14:paraId="20DEE0D6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Merge w:val="restart"/>
          </w:tcPr>
          <w:p w14:paraId="6FDE0B3D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1.社会工作</w:t>
            </w:r>
          </w:p>
        </w:tc>
        <w:tc>
          <w:tcPr>
            <w:tcW w:w="1527" w:type="dxa"/>
          </w:tcPr>
          <w:p w14:paraId="6D435E32">
            <w:pPr>
              <w:ind w:left="0" w:leftChars="0" w:right="0" w:righ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第一高加分</w:t>
            </w:r>
          </w:p>
        </w:tc>
        <w:tc>
          <w:tcPr>
            <w:tcW w:w="3030" w:type="dxa"/>
          </w:tcPr>
          <w:p w14:paraId="5A00740C">
            <w:pPr>
              <w:rPr>
                <w:rFonts w:hint="eastAsia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557" w:type="dxa"/>
            <w:vMerge w:val="restart"/>
          </w:tcPr>
          <w:p w14:paraId="39CF92E2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3"/>
            <w:vMerge w:val="restart"/>
          </w:tcPr>
          <w:p w14:paraId="5B9FB1DE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2"/>
            <w:vMerge w:val="restart"/>
          </w:tcPr>
          <w:p w14:paraId="2A418E35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83" w:type="dxa"/>
            <w:gridSpan w:val="2"/>
            <w:vMerge w:val="restart"/>
          </w:tcPr>
          <w:p w14:paraId="0B9B9FE5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621F5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vMerge w:val="continue"/>
          </w:tcPr>
          <w:p w14:paraId="23C8F9CB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Merge w:val="continue"/>
          </w:tcPr>
          <w:p w14:paraId="669B2EED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27" w:type="dxa"/>
          </w:tcPr>
          <w:p w14:paraId="48A5D489">
            <w:pPr>
              <w:ind w:left="0" w:leftChars="0" w:right="0" w:righ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第二高加分</w:t>
            </w:r>
          </w:p>
        </w:tc>
        <w:tc>
          <w:tcPr>
            <w:tcW w:w="3030" w:type="dxa"/>
          </w:tcPr>
          <w:p w14:paraId="605F82C5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vMerge w:val="continue"/>
          </w:tcPr>
          <w:p w14:paraId="7B32B5D7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3"/>
            <w:vMerge w:val="continue"/>
          </w:tcPr>
          <w:p w14:paraId="711F8B11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2"/>
            <w:vMerge w:val="continue"/>
          </w:tcPr>
          <w:p w14:paraId="59E886E1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83" w:type="dxa"/>
            <w:gridSpan w:val="2"/>
            <w:vMerge w:val="continue"/>
          </w:tcPr>
          <w:p w14:paraId="5C33C3AF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3D9FC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vMerge w:val="continue"/>
          </w:tcPr>
          <w:p w14:paraId="4111948E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Merge w:val="restart"/>
          </w:tcPr>
          <w:p w14:paraId="678539F6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2.文艺比赛</w:t>
            </w:r>
          </w:p>
        </w:tc>
        <w:tc>
          <w:tcPr>
            <w:tcW w:w="4557" w:type="dxa"/>
            <w:gridSpan w:val="2"/>
          </w:tcPr>
          <w:p w14:paraId="0CBF4407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</w:tcPr>
          <w:p w14:paraId="6BEF0510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3"/>
          </w:tcPr>
          <w:p w14:paraId="4BFC71DF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2"/>
            <w:vMerge w:val="restart"/>
          </w:tcPr>
          <w:p w14:paraId="413D8B68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83" w:type="dxa"/>
            <w:gridSpan w:val="2"/>
            <w:vMerge w:val="continue"/>
          </w:tcPr>
          <w:p w14:paraId="1CA551C5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365D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vMerge w:val="continue"/>
          </w:tcPr>
          <w:p w14:paraId="2683AB87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Merge w:val="continue"/>
          </w:tcPr>
          <w:p w14:paraId="65A7C78E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4557" w:type="dxa"/>
            <w:gridSpan w:val="2"/>
          </w:tcPr>
          <w:p w14:paraId="2119DCB7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</w:tcPr>
          <w:p w14:paraId="4ADDA173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3"/>
          </w:tcPr>
          <w:p w14:paraId="4139620B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2"/>
            <w:vMerge w:val="continue"/>
          </w:tcPr>
          <w:p w14:paraId="3C28ABA2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83" w:type="dxa"/>
            <w:gridSpan w:val="2"/>
            <w:vMerge w:val="continue"/>
          </w:tcPr>
          <w:p w14:paraId="384BF2AA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33A82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vMerge w:val="continue"/>
          </w:tcPr>
          <w:p w14:paraId="52A8F488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Merge w:val="continue"/>
          </w:tcPr>
          <w:p w14:paraId="2D71C7F3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4557" w:type="dxa"/>
            <w:gridSpan w:val="2"/>
          </w:tcPr>
          <w:p w14:paraId="0CD7ABFC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</w:tcPr>
          <w:p w14:paraId="7B85B6CC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3"/>
          </w:tcPr>
          <w:p w14:paraId="5A602AD2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2"/>
            <w:vMerge w:val="continue"/>
          </w:tcPr>
          <w:p w14:paraId="5666698C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83" w:type="dxa"/>
            <w:gridSpan w:val="2"/>
            <w:vMerge w:val="continue"/>
          </w:tcPr>
          <w:p w14:paraId="6FA6BC89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5066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vMerge w:val="continue"/>
          </w:tcPr>
          <w:p w14:paraId="6578DF62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Merge w:val="continue"/>
          </w:tcPr>
          <w:p w14:paraId="5AE8FE24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4557" w:type="dxa"/>
            <w:gridSpan w:val="2"/>
          </w:tcPr>
          <w:p w14:paraId="5E42E748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</w:tcPr>
          <w:p w14:paraId="66674E2C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3"/>
          </w:tcPr>
          <w:p w14:paraId="248238B7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2"/>
            <w:vMerge w:val="continue"/>
          </w:tcPr>
          <w:p w14:paraId="543D99F9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83" w:type="dxa"/>
            <w:gridSpan w:val="2"/>
            <w:vMerge w:val="continue"/>
          </w:tcPr>
          <w:p w14:paraId="6D7BBAF2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672CC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vMerge w:val="continue"/>
          </w:tcPr>
          <w:p w14:paraId="0CBBD36F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Merge w:val="continue"/>
          </w:tcPr>
          <w:p w14:paraId="1AB68A15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4557" w:type="dxa"/>
            <w:gridSpan w:val="2"/>
          </w:tcPr>
          <w:p w14:paraId="46F351F3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</w:tcPr>
          <w:p w14:paraId="5B39CA70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3"/>
          </w:tcPr>
          <w:p w14:paraId="22C3B385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2"/>
            <w:vMerge w:val="continue"/>
          </w:tcPr>
          <w:p w14:paraId="446FC064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83" w:type="dxa"/>
            <w:gridSpan w:val="2"/>
            <w:vMerge w:val="continue"/>
          </w:tcPr>
          <w:p w14:paraId="5D6E60A1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CBA8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vMerge w:val="continue"/>
          </w:tcPr>
          <w:p w14:paraId="0873C88B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Merge w:val="continue"/>
          </w:tcPr>
          <w:p w14:paraId="354A467E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4557" w:type="dxa"/>
            <w:gridSpan w:val="2"/>
          </w:tcPr>
          <w:p w14:paraId="36BC5F40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</w:tcPr>
          <w:p w14:paraId="0F562044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3"/>
          </w:tcPr>
          <w:p w14:paraId="69F252D4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2"/>
            <w:vMerge w:val="continue"/>
          </w:tcPr>
          <w:p w14:paraId="33517CE0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83" w:type="dxa"/>
            <w:gridSpan w:val="2"/>
            <w:vMerge w:val="continue"/>
          </w:tcPr>
          <w:p w14:paraId="50B0BFF6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0490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vMerge w:val="continue"/>
          </w:tcPr>
          <w:p w14:paraId="3E5034C6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Merge w:val="continue"/>
          </w:tcPr>
          <w:p w14:paraId="2334B458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4557" w:type="dxa"/>
            <w:gridSpan w:val="2"/>
          </w:tcPr>
          <w:p w14:paraId="56113FB2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</w:tcPr>
          <w:p w14:paraId="5B1077AD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3"/>
          </w:tcPr>
          <w:p w14:paraId="7563B4F7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2"/>
            <w:vMerge w:val="continue"/>
          </w:tcPr>
          <w:p w14:paraId="227F1A6E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83" w:type="dxa"/>
            <w:gridSpan w:val="2"/>
            <w:vMerge w:val="continue"/>
          </w:tcPr>
          <w:p w14:paraId="52402AA8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1054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vMerge w:val="continue"/>
          </w:tcPr>
          <w:p w14:paraId="082BE380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Merge w:val="continue"/>
          </w:tcPr>
          <w:p w14:paraId="5760CA64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4557" w:type="dxa"/>
            <w:gridSpan w:val="2"/>
          </w:tcPr>
          <w:p w14:paraId="30FC5096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</w:tcPr>
          <w:p w14:paraId="7EFC8D3E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3"/>
          </w:tcPr>
          <w:p w14:paraId="25EA6A4F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2"/>
            <w:vMerge w:val="continue"/>
          </w:tcPr>
          <w:p w14:paraId="4714FA56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83" w:type="dxa"/>
            <w:gridSpan w:val="2"/>
            <w:vMerge w:val="continue"/>
          </w:tcPr>
          <w:p w14:paraId="31D25B5E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2574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vMerge w:val="continue"/>
          </w:tcPr>
          <w:p w14:paraId="01668AA0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Merge w:val="continue"/>
          </w:tcPr>
          <w:p w14:paraId="07380633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4557" w:type="dxa"/>
            <w:gridSpan w:val="2"/>
          </w:tcPr>
          <w:p w14:paraId="5E90B436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</w:tcPr>
          <w:p w14:paraId="4545380D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3"/>
          </w:tcPr>
          <w:p w14:paraId="63AF48F2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2"/>
            <w:vMerge w:val="continue"/>
          </w:tcPr>
          <w:p w14:paraId="551FA1AF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83" w:type="dxa"/>
            <w:gridSpan w:val="2"/>
            <w:vMerge w:val="continue"/>
          </w:tcPr>
          <w:p w14:paraId="6C6760BC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6ABA5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vMerge w:val="continue"/>
          </w:tcPr>
          <w:p w14:paraId="7DF83F0D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Merge w:val="continue"/>
          </w:tcPr>
          <w:p w14:paraId="797EDD88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4557" w:type="dxa"/>
            <w:gridSpan w:val="2"/>
          </w:tcPr>
          <w:p w14:paraId="0204C425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</w:tcPr>
          <w:p w14:paraId="4D2D8E3F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3"/>
          </w:tcPr>
          <w:p w14:paraId="59CC6521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2"/>
            <w:vMerge w:val="continue"/>
          </w:tcPr>
          <w:p w14:paraId="75E0EF19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83" w:type="dxa"/>
            <w:gridSpan w:val="2"/>
            <w:vMerge w:val="continue"/>
          </w:tcPr>
          <w:p w14:paraId="4BE2292D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FACE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vMerge w:val="continue"/>
          </w:tcPr>
          <w:p w14:paraId="111C9559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Merge w:val="restart"/>
          </w:tcPr>
          <w:p w14:paraId="3CDE0DC5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3.集体表彰</w:t>
            </w:r>
          </w:p>
        </w:tc>
        <w:tc>
          <w:tcPr>
            <w:tcW w:w="4557" w:type="dxa"/>
            <w:gridSpan w:val="2"/>
          </w:tcPr>
          <w:p w14:paraId="23AD30B8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</w:tcPr>
          <w:p w14:paraId="604D8614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3"/>
          </w:tcPr>
          <w:p w14:paraId="1592D1D6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2"/>
            <w:vMerge w:val="restart"/>
          </w:tcPr>
          <w:p w14:paraId="29E8B9C9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83" w:type="dxa"/>
            <w:gridSpan w:val="2"/>
            <w:vMerge w:val="continue"/>
          </w:tcPr>
          <w:p w14:paraId="7321EB28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5363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vMerge w:val="continue"/>
          </w:tcPr>
          <w:p w14:paraId="12AE19F0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Merge w:val="continue"/>
          </w:tcPr>
          <w:p w14:paraId="3B3D1AAE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4557" w:type="dxa"/>
            <w:gridSpan w:val="2"/>
          </w:tcPr>
          <w:p w14:paraId="687919A0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</w:tcPr>
          <w:p w14:paraId="2A1C589F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3"/>
          </w:tcPr>
          <w:p w14:paraId="4C7E277C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2"/>
            <w:vMerge w:val="continue"/>
          </w:tcPr>
          <w:p w14:paraId="3EE16218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83" w:type="dxa"/>
            <w:gridSpan w:val="2"/>
            <w:vMerge w:val="continue"/>
          </w:tcPr>
          <w:p w14:paraId="6F271977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EB01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vMerge w:val="continue"/>
          </w:tcPr>
          <w:p w14:paraId="479DE9C8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Merge w:val="continue"/>
          </w:tcPr>
          <w:p w14:paraId="218E70C6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4557" w:type="dxa"/>
            <w:gridSpan w:val="2"/>
          </w:tcPr>
          <w:p w14:paraId="7342E8E2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</w:tcPr>
          <w:p w14:paraId="6BD7BFE4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3"/>
          </w:tcPr>
          <w:p w14:paraId="3FC09A81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2"/>
            <w:vMerge w:val="continue"/>
          </w:tcPr>
          <w:p w14:paraId="5AC592D8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83" w:type="dxa"/>
            <w:gridSpan w:val="2"/>
            <w:vMerge w:val="continue"/>
          </w:tcPr>
          <w:p w14:paraId="44AD7749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3FB82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vMerge w:val="continue"/>
          </w:tcPr>
          <w:p w14:paraId="373CBEB5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5" w:type="dxa"/>
          </w:tcPr>
          <w:p w14:paraId="7DC14340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4.社会实践</w:t>
            </w:r>
          </w:p>
        </w:tc>
        <w:tc>
          <w:tcPr>
            <w:tcW w:w="4557" w:type="dxa"/>
            <w:gridSpan w:val="2"/>
          </w:tcPr>
          <w:p w14:paraId="3F4E8B9B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</w:tcPr>
          <w:p w14:paraId="7E5B3FD4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3"/>
          </w:tcPr>
          <w:p w14:paraId="57B2D73D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2"/>
          </w:tcPr>
          <w:p w14:paraId="7569FC1D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83" w:type="dxa"/>
            <w:gridSpan w:val="2"/>
            <w:vMerge w:val="continue"/>
          </w:tcPr>
          <w:p w14:paraId="50CEE263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61A78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vMerge w:val="continue"/>
          </w:tcPr>
          <w:p w14:paraId="40C51BC8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Merge w:val="restart"/>
          </w:tcPr>
          <w:p w14:paraId="2981F80C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5.青年志愿者活动</w:t>
            </w:r>
          </w:p>
        </w:tc>
        <w:tc>
          <w:tcPr>
            <w:tcW w:w="4557" w:type="dxa"/>
            <w:gridSpan w:val="2"/>
          </w:tcPr>
          <w:p w14:paraId="328BB5B7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</w:tcPr>
          <w:p w14:paraId="7C2895B8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3"/>
          </w:tcPr>
          <w:p w14:paraId="0B95C460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2"/>
            <w:vMerge w:val="restart"/>
          </w:tcPr>
          <w:p w14:paraId="7EA56D53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83" w:type="dxa"/>
            <w:gridSpan w:val="2"/>
            <w:vMerge w:val="continue"/>
          </w:tcPr>
          <w:p w14:paraId="3B1C32B2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14EF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vMerge w:val="continue"/>
          </w:tcPr>
          <w:p w14:paraId="150C2F9D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Merge w:val="continue"/>
          </w:tcPr>
          <w:p w14:paraId="6EE13174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4557" w:type="dxa"/>
            <w:gridSpan w:val="2"/>
          </w:tcPr>
          <w:p w14:paraId="76DAF6A4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</w:tcPr>
          <w:p w14:paraId="64A2FB48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3"/>
          </w:tcPr>
          <w:p w14:paraId="3C8989DB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2"/>
            <w:vMerge w:val="continue"/>
          </w:tcPr>
          <w:p w14:paraId="2EACEC4A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83" w:type="dxa"/>
            <w:gridSpan w:val="2"/>
            <w:vMerge w:val="continue"/>
          </w:tcPr>
          <w:p w14:paraId="28E0EDA1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352BB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vMerge w:val="continue"/>
          </w:tcPr>
          <w:p w14:paraId="49B2348D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Merge w:val="continue"/>
          </w:tcPr>
          <w:p w14:paraId="43B17CEF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4557" w:type="dxa"/>
            <w:gridSpan w:val="2"/>
          </w:tcPr>
          <w:p w14:paraId="09965CD4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</w:tcPr>
          <w:p w14:paraId="6FE081A8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3"/>
          </w:tcPr>
          <w:p w14:paraId="67352FA0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2"/>
            <w:vMerge w:val="continue"/>
          </w:tcPr>
          <w:p w14:paraId="16F63BB7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83" w:type="dxa"/>
            <w:gridSpan w:val="2"/>
            <w:vMerge w:val="continue"/>
          </w:tcPr>
          <w:p w14:paraId="417A467A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46EA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vMerge w:val="continue"/>
          </w:tcPr>
          <w:p w14:paraId="749CAAE4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Merge w:val="continue"/>
          </w:tcPr>
          <w:p w14:paraId="0F85934F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4557" w:type="dxa"/>
            <w:gridSpan w:val="2"/>
          </w:tcPr>
          <w:p w14:paraId="337F4D97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</w:tcPr>
          <w:p w14:paraId="62446E60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3"/>
          </w:tcPr>
          <w:p w14:paraId="23538916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2"/>
            <w:vMerge w:val="continue"/>
          </w:tcPr>
          <w:p w14:paraId="03511B99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83" w:type="dxa"/>
            <w:gridSpan w:val="2"/>
            <w:vMerge w:val="continue"/>
          </w:tcPr>
          <w:p w14:paraId="0F6CFBEA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24AA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vMerge w:val="continue"/>
          </w:tcPr>
          <w:p w14:paraId="1AB08592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Merge w:val="continue"/>
          </w:tcPr>
          <w:p w14:paraId="11A8B669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4557" w:type="dxa"/>
            <w:gridSpan w:val="2"/>
          </w:tcPr>
          <w:p w14:paraId="4CE5B729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</w:tcPr>
          <w:p w14:paraId="14F65163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3"/>
          </w:tcPr>
          <w:p w14:paraId="6B5B3478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2"/>
            <w:vMerge w:val="continue"/>
          </w:tcPr>
          <w:p w14:paraId="1594DB4C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83" w:type="dxa"/>
            <w:gridSpan w:val="2"/>
            <w:vMerge w:val="continue"/>
          </w:tcPr>
          <w:p w14:paraId="4A928881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76B0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vMerge w:val="continue"/>
          </w:tcPr>
          <w:p w14:paraId="57CF811E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Merge w:val="continue"/>
          </w:tcPr>
          <w:p w14:paraId="3A3BF5BF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4557" w:type="dxa"/>
            <w:gridSpan w:val="2"/>
          </w:tcPr>
          <w:p w14:paraId="3DD6A68B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</w:tcPr>
          <w:p w14:paraId="2BB5D63D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3"/>
          </w:tcPr>
          <w:p w14:paraId="4E54A9BA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2"/>
            <w:vMerge w:val="continue"/>
          </w:tcPr>
          <w:p w14:paraId="2F95635C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83" w:type="dxa"/>
            <w:gridSpan w:val="2"/>
            <w:vMerge w:val="continue"/>
          </w:tcPr>
          <w:p w14:paraId="4EE9FBAA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01F0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vMerge w:val="continue"/>
          </w:tcPr>
          <w:p w14:paraId="7DB7C027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Merge w:val="continue"/>
          </w:tcPr>
          <w:p w14:paraId="799E8FC8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4557" w:type="dxa"/>
            <w:gridSpan w:val="2"/>
          </w:tcPr>
          <w:p w14:paraId="003442B9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</w:tcPr>
          <w:p w14:paraId="3A9C2487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3"/>
          </w:tcPr>
          <w:p w14:paraId="5758E2BA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2"/>
            <w:vMerge w:val="continue"/>
          </w:tcPr>
          <w:p w14:paraId="0DE81C13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83" w:type="dxa"/>
            <w:gridSpan w:val="2"/>
            <w:vMerge w:val="continue"/>
          </w:tcPr>
          <w:p w14:paraId="3E29DD2B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82F7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vMerge w:val="continue"/>
          </w:tcPr>
          <w:p w14:paraId="0E35B1B6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Merge w:val="restart"/>
          </w:tcPr>
          <w:p w14:paraId="500CC429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6.发表文章</w:t>
            </w:r>
          </w:p>
        </w:tc>
        <w:tc>
          <w:tcPr>
            <w:tcW w:w="4557" w:type="dxa"/>
            <w:gridSpan w:val="2"/>
          </w:tcPr>
          <w:p w14:paraId="194DC54A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</w:tcPr>
          <w:p w14:paraId="7AC93B62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3"/>
          </w:tcPr>
          <w:p w14:paraId="3688D4AB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2"/>
            <w:vMerge w:val="restart"/>
          </w:tcPr>
          <w:p w14:paraId="573305A1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83" w:type="dxa"/>
            <w:gridSpan w:val="2"/>
            <w:vMerge w:val="continue"/>
          </w:tcPr>
          <w:p w14:paraId="36FDF73C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6709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vMerge w:val="continue"/>
          </w:tcPr>
          <w:p w14:paraId="04E594E3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Merge w:val="continue"/>
          </w:tcPr>
          <w:p w14:paraId="7E19922F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4557" w:type="dxa"/>
            <w:gridSpan w:val="2"/>
          </w:tcPr>
          <w:p w14:paraId="331C9B92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</w:tcPr>
          <w:p w14:paraId="2394BE5D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3"/>
          </w:tcPr>
          <w:p w14:paraId="321329CA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2"/>
            <w:vMerge w:val="continue"/>
          </w:tcPr>
          <w:p w14:paraId="3EEF09A9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83" w:type="dxa"/>
            <w:gridSpan w:val="2"/>
            <w:vMerge w:val="continue"/>
          </w:tcPr>
          <w:p w14:paraId="329EE9A8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3D4AA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vMerge w:val="continue"/>
          </w:tcPr>
          <w:p w14:paraId="3C37091F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Merge w:val="continue"/>
          </w:tcPr>
          <w:p w14:paraId="463229DE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4557" w:type="dxa"/>
            <w:gridSpan w:val="2"/>
          </w:tcPr>
          <w:p w14:paraId="5577D713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</w:tcPr>
          <w:p w14:paraId="5441A370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3"/>
          </w:tcPr>
          <w:p w14:paraId="3667D699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2"/>
            <w:vMerge w:val="continue"/>
          </w:tcPr>
          <w:p w14:paraId="4245CCE5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83" w:type="dxa"/>
            <w:gridSpan w:val="2"/>
            <w:vMerge w:val="continue"/>
          </w:tcPr>
          <w:p w14:paraId="5859EAD3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B3F1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vMerge w:val="continue"/>
          </w:tcPr>
          <w:p w14:paraId="07860629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5" w:type="dxa"/>
          </w:tcPr>
          <w:p w14:paraId="7018ED4F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7.献血</w:t>
            </w:r>
          </w:p>
        </w:tc>
        <w:tc>
          <w:tcPr>
            <w:tcW w:w="4557" w:type="dxa"/>
            <w:gridSpan w:val="2"/>
          </w:tcPr>
          <w:p w14:paraId="2059A3B3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</w:tcPr>
          <w:p w14:paraId="555C32B2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3"/>
          </w:tcPr>
          <w:p w14:paraId="6A358D11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2"/>
          </w:tcPr>
          <w:p w14:paraId="50ABAE19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83" w:type="dxa"/>
            <w:gridSpan w:val="2"/>
            <w:vMerge w:val="continue"/>
          </w:tcPr>
          <w:p w14:paraId="4D12893F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8BDC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vMerge w:val="continue"/>
          </w:tcPr>
          <w:p w14:paraId="5B53AFCC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Merge w:val="restart"/>
          </w:tcPr>
          <w:p w14:paraId="7C59D17F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8.卫生</w:t>
            </w:r>
          </w:p>
        </w:tc>
        <w:tc>
          <w:tcPr>
            <w:tcW w:w="4557" w:type="dxa"/>
            <w:gridSpan w:val="2"/>
          </w:tcPr>
          <w:p w14:paraId="36CBD79E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</w:tcPr>
          <w:p w14:paraId="7A5BC7A5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3"/>
          </w:tcPr>
          <w:p w14:paraId="2C6A725C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2"/>
            <w:vMerge w:val="restart"/>
          </w:tcPr>
          <w:p w14:paraId="3B8F9A20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83" w:type="dxa"/>
            <w:gridSpan w:val="2"/>
            <w:vMerge w:val="continue"/>
          </w:tcPr>
          <w:p w14:paraId="7DFD50B6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4A1C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vMerge w:val="continue"/>
          </w:tcPr>
          <w:p w14:paraId="73A234AF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Merge w:val="continue"/>
          </w:tcPr>
          <w:p w14:paraId="2D22656E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4557" w:type="dxa"/>
            <w:gridSpan w:val="2"/>
          </w:tcPr>
          <w:p w14:paraId="7FED4975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</w:tcPr>
          <w:p w14:paraId="056593D9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3"/>
          </w:tcPr>
          <w:p w14:paraId="2B8EE1E0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2"/>
            <w:vMerge w:val="continue"/>
          </w:tcPr>
          <w:p w14:paraId="0580A731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83" w:type="dxa"/>
            <w:gridSpan w:val="2"/>
            <w:vMerge w:val="continue"/>
          </w:tcPr>
          <w:p w14:paraId="1DFD4093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9BF6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vMerge w:val="continue"/>
          </w:tcPr>
          <w:p w14:paraId="5B17B947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Merge w:val="continue"/>
          </w:tcPr>
          <w:p w14:paraId="66C17E7D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4557" w:type="dxa"/>
            <w:gridSpan w:val="2"/>
          </w:tcPr>
          <w:p w14:paraId="7801D8A3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</w:tcPr>
          <w:p w14:paraId="517AB5F0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3"/>
          </w:tcPr>
          <w:p w14:paraId="747994C8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2"/>
            <w:vMerge w:val="continue"/>
          </w:tcPr>
          <w:p w14:paraId="26D7CFA3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83" w:type="dxa"/>
            <w:gridSpan w:val="2"/>
            <w:vMerge w:val="continue"/>
          </w:tcPr>
          <w:p w14:paraId="1B4BD8CA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1DF6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vMerge w:val="continue"/>
          </w:tcPr>
          <w:p w14:paraId="2B8CDABF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Merge w:val="continue"/>
          </w:tcPr>
          <w:p w14:paraId="6CE9EAA9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4557" w:type="dxa"/>
            <w:gridSpan w:val="2"/>
          </w:tcPr>
          <w:p w14:paraId="0F94DD81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</w:tcPr>
          <w:p w14:paraId="461C9B91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3"/>
          </w:tcPr>
          <w:p w14:paraId="25916015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2"/>
            <w:vMerge w:val="continue"/>
          </w:tcPr>
          <w:p w14:paraId="3E595FE2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83" w:type="dxa"/>
            <w:gridSpan w:val="2"/>
            <w:vMerge w:val="continue"/>
          </w:tcPr>
          <w:p w14:paraId="7A305E94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4AA2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vMerge w:val="continue"/>
          </w:tcPr>
          <w:p w14:paraId="1FD283AA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Merge w:val="continue"/>
          </w:tcPr>
          <w:p w14:paraId="7C3D4D74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4557" w:type="dxa"/>
            <w:gridSpan w:val="2"/>
          </w:tcPr>
          <w:p w14:paraId="23E0C29D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</w:tcPr>
          <w:p w14:paraId="2F64C5C2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3"/>
          </w:tcPr>
          <w:p w14:paraId="159551DF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2"/>
            <w:vMerge w:val="continue"/>
          </w:tcPr>
          <w:p w14:paraId="4FC39B36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83" w:type="dxa"/>
            <w:gridSpan w:val="2"/>
            <w:vMerge w:val="continue"/>
          </w:tcPr>
          <w:p w14:paraId="6671B0A2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10A4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vMerge w:val="continue"/>
          </w:tcPr>
          <w:p w14:paraId="601F4159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Merge w:val="continue"/>
          </w:tcPr>
          <w:p w14:paraId="78C12449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4557" w:type="dxa"/>
            <w:gridSpan w:val="2"/>
          </w:tcPr>
          <w:p w14:paraId="1E63D7E3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</w:tcPr>
          <w:p w14:paraId="5B2168C0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3"/>
          </w:tcPr>
          <w:p w14:paraId="375E76CB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2"/>
            <w:vMerge w:val="continue"/>
          </w:tcPr>
          <w:p w14:paraId="2259DB86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83" w:type="dxa"/>
            <w:gridSpan w:val="2"/>
            <w:vMerge w:val="continue"/>
          </w:tcPr>
          <w:p w14:paraId="6E27C9B9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C62B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vMerge w:val="continue"/>
          </w:tcPr>
          <w:p w14:paraId="06192D0E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5" w:type="dxa"/>
          </w:tcPr>
          <w:p w14:paraId="76B8AAE5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9.出勤</w:t>
            </w:r>
          </w:p>
        </w:tc>
        <w:tc>
          <w:tcPr>
            <w:tcW w:w="4557" w:type="dxa"/>
            <w:gridSpan w:val="2"/>
          </w:tcPr>
          <w:p w14:paraId="43B28E37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</w:tcPr>
          <w:p w14:paraId="5CA46313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3"/>
          </w:tcPr>
          <w:p w14:paraId="18519B9A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2"/>
          </w:tcPr>
          <w:p w14:paraId="5C3F6F03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83" w:type="dxa"/>
            <w:gridSpan w:val="2"/>
            <w:vMerge w:val="continue"/>
          </w:tcPr>
          <w:p w14:paraId="3FF9A373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7BA4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vMerge w:val="continue"/>
          </w:tcPr>
          <w:p w14:paraId="23F606D2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Merge w:val="restart"/>
          </w:tcPr>
          <w:p w14:paraId="64EF526C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10.集体活动</w:t>
            </w:r>
          </w:p>
        </w:tc>
        <w:tc>
          <w:tcPr>
            <w:tcW w:w="4557" w:type="dxa"/>
            <w:gridSpan w:val="2"/>
          </w:tcPr>
          <w:p w14:paraId="53495762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</w:tcPr>
          <w:p w14:paraId="6A327CA9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3"/>
          </w:tcPr>
          <w:p w14:paraId="456A6E56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2"/>
            <w:vMerge w:val="restart"/>
          </w:tcPr>
          <w:p w14:paraId="7E412FEF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83" w:type="dxa"/>
            <w:gridSpan w:val="2"/>
            <w:vMerge w:val="continue"/>
          </w:tcPr>
          <w:p w14:paraId="77F52CD1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5DFE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vMerge w:val="continue"/>
          </w:tcPr>
          <w:p w14:paraId="6F67A5A5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Merge w:val="continue"/>
          </w:tcPr>
          <w:p w14:paraId="70946CE2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4557" w:type="dxa"/>
            <w:gridSpan w:val="2"/>
          </w:tcPr>
          <w:p w14:paraId="747F6077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</w:tcPr>
          <w:p w14:paraId="2732EFEA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3"/>
          </w:tcPr>
          <w:p w14:paraId="4FEC4898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2"/>
            <w:vMerge w:val="continue"/>
          </w:tcPr>
          <w:p w14:paraId="312EF562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83" w:type="dxa"/>
            <w:gridSpan w:val="2"/>
            <w:vMerge w:val="continue"/>
          </w:tcPr>
          <w:p w14:paraId="2ECD846B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600E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vMerge w:val="continue"/>
          </w:tcPr>
          <w:p w14:paraId="5438718F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Merge w:val="continue"/>
          </w:tcPr>
          <w:p w14:paraId="58BD081C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4557" w:type="dxa"/>
            <w:gridSpan w:val="2"/>
          </w:tcPr>
          <w:p w14:paraId="3AE7E182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</w:tcPr>
          <w:p w14:paraId="0EC72E01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3"/>
          </w:tcPr>
          <w:p w14:paraId="7240BABC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2"/>
            <w:vMerge w:val="continue"/>
          </w:tcPr>
          <w:p w14:paraId="52A667F7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83" w:type="dxa"/>
            <w:gridSpan w:val="2"/>
            <w:vMerge w:val="continue"/>
          </w:tcPr>
          <w:p w14:paraId="422C15B5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BC47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vMerge w:val="continue"/>
          </w:tcPr>
          <w:p w14:paraId="2168E04E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Merge w:val="continue"/>
          </w:tcPr>
          <w:p w14:paraId="6E69DD4F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4557" w:type="dxa"/>
            <w:gridSpan w:val="2"/>
          </w:tcPr>
          <w:p w14:paraId="072E250B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</w:tcPr>
          <w:p w14:paraId="755995C8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3"/>
          </w:tcPr>
          <w:p w14:paraId="29C1F69E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2"/>
            <w:vMerge w:val="continue"/>
          </w:tcPr>
          <w:p w14:paraId="74ECE353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83" w:type="dxa"/>
            <w:gridSpan w:val="2"/>
            <w:vMerge w:val="continue"/>
          </w:tcPr>
          <w:p w14:paraId="198BFC17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0C3F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vMerge w:val="restart"/>
            <w:vAlign w:val="center"/>
          </w:tcPr>
          <w:p w14:paraId="7776A954">
            <w:pPr>
              <w:ind w:left="0" w:leftChars="0" w:right="0" w:righ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扣罚分</w:t>
            </w:r>
          </w:p>
        </w:tc>
        <w:tc>
          <w:tcPr>
            <w:tcW w:w="6072" w:type="dxa"/>
            <w:gridSpan w:val="3"/>
            <w:vAlign w:val="center"/>
          </w:tcPr>
          <w:p w14:paraId="416B10DD">
            <w:pPr>
              <w:ind w:left="0" w:leftChars="0" w:right="0" w:rightChars="0" w:firstLine="0" w:firstLineChars="0"/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扣分项目</w:t>
            </w:r>
          </w:p>
        </w:tc>
        <w:tc>
          <w:tcPr>
            <w:tcW w:w="557" w:type="dxa"/>
            <w:vAlign w:val="center"/>
          </w:tcPr>
          <w:p w14:paraId="36A208C5">
            <w:pPr>
              <w:ind w:left="0" w:leftChars="0" w:right="0" w:rightChars="0" w:firstLine="0" w:firstLineChars="0"/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自评分</w:t>
            </w:r>
          </w:p>
        </w:tc>
        <w:tc>
          <w:tcPr>
            <w:tcW w:w="557" w:type="dxa"/>
            <w:gridSpan w:val="3"/>
            <w:vAlign w:val="center"/>
          </w:tcPr>
          <w:p w14:paraId="1F3DFD15">
            <w:pPr>
              <w:ind w:left="0" w:leftChars="0" w:right="0" w:rightChars="0" w:firstLine="0" w:firstLineChars="0"/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复核分</w:t>
            </w:r>
          </w:p>
        </w:tc>
        <w:tc>
          <w:tcPr>
            <w:tcW w:w="557" w:type="dxa"/>
            <w:gridSpan w:val="2"/>
            <w:vAlign w:val="center"/>
          </w:tcPr>
          <w:p w14:paraId="26C71AF6">
            <w:pPr>
              <w:ind w:left="0" w:leftChars="0" w:right="0" w:rightChars="0" w:firstLine="0" w:firstLineChars="0"/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小计</w:t>
            </w:r>
          </w:p>
        </w:tc>
        <w:tc>
          <w:tcPr>
            <w:tcW w:w="583" w:type="dxa"/>
            <w:gridSpan w:val="2"/>
            <w:vAlign w:val="center"/>
          </w:tcPr>
          <w:p w14:paraId="35CE5F11">
            <w:pPr>
              <w:ind w:left="0" w:leftChars="0" w:right="0" w:rightChars="0" w:firstLine="0" w:firstLineChars="0"/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合计</w:t>
            </w:r>
          </w:p>
        </w:tc>
      </w:tr>
      <w:tr w14:paraId="7BBC2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vMerge w:val="continue"/>
          </w:tcPr>
          <w:p w14:paraId="371EED5F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5" w:type="dxa"/>
          </w:tcPr>
          <w:p w14:paraId="09B504B0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1.出勤</w:t>
            </w:r>
          </w:p>
        </w:tc>
        <w:tc>
          <w:tcPr>
            <w:tcW w:w="4557" w:type="dxa"/>
            <w:gridSpan w:val="2"/>
          </w:tcPr>
          <w:p w14:paraId="42A7F4DC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</w:tcPr>
          <w:p w14:paraId="46155129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3"/>
          </w:tcPr>
          <w:p w14:paraId="45527303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2"/>
          </w:tcPr>
          <w:p w14:paraId="11D26DBE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83" w:type="dxa"/>
            <w:gridSpan w:val="2"/>
            <w:vMerge w:val="restart"/>
          </w:tcPr>
          <w:p w14:paraId="2BB9A182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330B6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vMerge w:val="continue"/>
          </w:tcPr>
          <w:p w14:paraId="4EECD39E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5" w:type="dxa"/>
          </w:tcPr>
          <w:p w14:paraId="7EBCABD2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2.卫生</w:t>
            </w:r>
          </w:p>
        </w:tc>
        <w:tc>
          <w:tcPr>
            <w:tcW w:w="4557" w:type="dxa"/>
            <w:gridSpan w:val="2"/>
          </w:tcPr>
          <w:p w14:paraId="1C319A1C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</w:tcPr>
          <w:p w14:paraId="4ACC87A5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3"/>
          </w:tcPr>
          <w:p w14:paraId="6CC1969A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2"/>
          </w:tcPr>
          <w:p w14:paraId="3834A8BA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83" w:type="dxa"/>
            <w:gridSpan w:val="2"/>
            <w:vMerge w:val="continue"/>
          </w:tcPr>
          <w:p w14:paraId="5788ECC2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215B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vMerge w:val="continue"/>
          </w:tcPr>
          <w:p w14:paraId="20010C37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Merge w:val="restart"/>
          </w:tcPr>
          <w:p w14:paraId="56C9615F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3.集体活动</w:t>
            </w:r>
          </w:p>
        </w:tc>
        <w:tc>
          <w:tcPr>
            <w:tcW w:w="4557" w:type="dxa"/>
            <w:gridSpan w:val="2"/>
          </w:tcPr>
          <w:p w14:paraId="3208E1D3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</w:tcPr>
          <w:p w14:paraId="01628B66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3"/>
          </w:tcPr>
          <w:p w14:paraId="597E11E9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2"/>
            <w:vMerge w:val="restart"/>
          </w:tcPr>
          <w:p w14:paraId="578F3BDC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83" w:type="dxa"/>
            <w:gridSpan w:val="2"/>
            <w:vMerge w:val="continue"/>
          </w:tcPr>
          <w:p w14:paraId="75685D5A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0F11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vMerge w:val="continue"/>
          </w:tcPr>
          <w:p w14:paraId="7EF2FD89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Merge w:val="continue"/>
          </w:tcPr>
          <w:p w14:paraId="463F8B07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4557" w:type="dxa"/>
            <w:gridSpan w:val="2"/>
          </w:tcPr>
          <w:p w14:paraId="74E9FA14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</w:tcPr>
          <w:p w14:paraId="6ED6B6AA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3"/>
          </w:tcPr>
          <w:p w14:paraId="49FCB974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2"/>
            <w:vMerge w:val="continue"/>
          </w:tcPr>
          <w:p w14:paraId="366ECAE2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83" w:type="dxa"/>
            <w:gridSpan w:val="2"/>
            <w:vMerge w:val="continue"/>
          </w:tcPr>
          <w:p w14:paraId="5D1CE51F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A49C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vMerge w:val="continue"/>
          </w:tcPr>
          <w:p w14:paraId="104085A8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Merge w:val="continue"/>
          </w:tcPr>
          <w:p w14:paraId="317BE2A9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4557" w:type="dxa"/>
            <w:gridSpan w:val="2"/>
          </w:tcPr>
          <w:p w14:paraId="1C69391E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</w:tcPr>
          <w:p w14:paraId="19D812C3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3"/>
          </w:tcPr>
          <w:p w14:paraId="4BD41B48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2"/>
            <w:vMerge w:val="continue"/>
          </w:tcPr>
          <w:p w14:paraId="37162376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83" w:type="dxa"/>
            <w:gridSpan w:val="2"/>
            <w:vMerge w:val="continue"/>
          </w:tcPr>
          <w:p w14:paraId="68EFD72E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39E3D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vMerge w:val="continue"/>
          </w:tcPr>
          <w:p w14:paraId="06462708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Merge w:val="continue"/>
          </w:tcPr>
          <w:p w14:paraId="3932A733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4557" w:type="dxa"/>
            <w:gridSpan w:val="2"/>
          </w:tcPr>
          <w:p w14:paraId="33F8DEBA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</w:tcPr>
          <w:p w14:paraId="16F1842E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3"/>
          </w:tcPr>
          <w:p w14:paraId="439D8E0F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2"/>
            <w:vMerge w:val="continue"/>
          </w:tcPr>
          <w:p w14:paraId="06B8C1DD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83" w:type="dxa"/>
            <w:gridSpan w:val="2"/>
            <w:vMerge w:val="continue"/>
          </w:tcPr>
          <w:p w14:paraId="60D77063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C598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vMerge w:val="continue"/>
          </w:tcPr>
          <w:p w14:paraId="165F9CD9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5" w:type="dxa"/>
          </w:tcPr>
          <w:p w14:paraId="00BF82DF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4.早餐熄灯</w:t>
            </w:r>
          </w:p>
        </w:tc>
        <w:tc>
          <w:tcPr>
            <w:tcW w:w="4557" w:type="dxa"/>
            <w:gridSpan w:val="2"/>
          </w:tcPr>
          <w:p w14:paraId="60E70E36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</w:tcPr>
          <w:p w14:paraId="576FD5DC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3"/>
          </w:tcPr>
          <w:p w14:paraId="6A8B3C48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2"/>
          </w:tcPr>
          <w:p w14:paraId="313DB970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83" w:type="dxa"/>
            <w:gridSpan w:val="2"/>
            <w:vMerge w:val="continue"/>
          </w:tcPr>
          <w:p w14:paraId="3513F6CE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8A89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vMerge w:val="continue"/>
          </w:tcPr>
          <w:p w14:paraId="1FC36223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5" w:type="dxa"/>
          </w:tcPr>
          <w:p w14:paraId="790EF644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5.违纪处分</w:t>
            </w:r>
          </w:p>
        </w:tc>
        <w:tc>
          <w:tcPr>
            <w:tcW w:w="4557" w:type="dxa"/>
            <w:gridSpan w:val="2"/>
          </w:tcPr>
          <w:p w14:paraId="6BCFB036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</w:tcPr>
          <w:p w14:paraId="5F785D4C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3"/>
          </w:tcPr>
          <w:p w14:paraId="3DE7BE32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57" w:type="dxa"/>
            <w:gridSpan w:val="2"/>
          </w:tcPr>
          <w:p w14:paraId="31958840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83" w:type="dxa"/>
            <w:gridSpan w:val="2"/>
            <w:vMerge w:val="continue"/>
          </w:tcPr>
          <w:p w14:paraId="11C28FC6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5D0E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229" w:type="dxa"/>
            <w:gridSpan w:val="12"/>
            <w:vAlign w:val="center"/>
          </w:tcPr>
          <w:p w14:paraId="66F790B7">
            <w:pPr>
              <w:ind w:left="0" w:leftChars="0" w:right="0" w:righ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vertAlign w:val="baseline"/>
                <w:lang w:val="en-US" w:eastAsia="zh-CN"/>
              </w:rPr>
              <w:t>智育测评</w:t>
            </w:r>
          </w:p>
        </w:tc>
      </w:tr>
      <w:tr w14:paraId="5F9B4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3" w:type="dxa"/>
            <w:vAlign w:val="center"/>
          </w:tcPr>
          <w:p w14:paraId="29F0812B">
            <w:pPr>
              <w:ind w:left="0" w:leftChars="0" w:right="0" w:righ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基本分</w:t>
            </w:r>
          </w:p>
        </w:tc>
        <w:tc>
          <w:tcPr>
            <w:tcW w:w="8326" w:type="dxa"/>
            <w:gridSpan w:val="11"/>
            <w:vAlign w:val="center"/>
          </w:tcPr>
          <w:p w14:paraId="43CB903D">
            <w:pPr>
              <w:ind w:left="0" w:leftChars="0" w:right="0" w:righ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2E2A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vMerge w:val="restart"/>
            <w:vAlign w:val="center"/>
          </w:tcPr>
          <w:p w14:paraId="71F58AF6">
            <w:pPr>
              <w:ind w:left="0" w:leftChars="0" w:right="0" w:righ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附加分</w:t>
            </w:r>
          </w:p>
        </w:tc>
        <w:tc>
          <w:tcPr>
            <w:tcW w:w="6072" w:type="dxa"/>
            <w:gridSpan w:val="3"/>
            <w:vAlign w:val="center"/>
          </w:tcPr>
          <w:p w14:paraId="085347B0">
            <w:pPr>
              <w:ind w:left="0" w:leftChars="0" w:right="0" w:rightChars="0" w:firstLine="0" w:firstLineChars="0"/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加分项目</w:t>
            </w:r>
          </w:p>
        </w:tc>
        <w:tc>
          <w:tcPr>
            <w:tcW w:w="563" w:type="dxa"/>
            <w:gridSpan w:val="2"/>
            <w:vAlign w:val="center"/>
          </w:tcPr>
          <w:p w14:paraId="7AACB15D">
            <w:pPr>
              <w:ind w:left="0" w:leftChars="0" w:right="0" w:rightChars="0" w:firstLine="0" w:firstLineChars="0"/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自评分</w:t>
            </w:r>
          </w:p>
        </w:tc>
        <w:tc>
          <w:tcPr>
            <w:tcW w:w="563" w:type="dxa"/>
            <w:gridSpan w:val="3"/>
            <w:vAlign w:val="center"/>
          </w:tcPr>
          <w:p w14:paraId="5461A5E8">
            <w:pPr>
              <w:ind w:left="0" w:leftChars="0" w:right="0" w:rightChars="0" w:firstLine="0" w:firstLineChars="0"/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复核分</w:t>
            </w:r>
          </w:p>
        </w:tc>
        <w:tc>
          <w:tcPr>
            <w:tcW w:w="563" w:type="dxa"/>
            <w:gridSpan w:val="2"/>
            <w:vAlign w:val="center"/>
          </w:tcPr>
          <w:p w14:paraId="565B919C">
            <w:pPr>
              <w:ind w:left="0" w:leftChars="0" w:right="0" w:rightChars="0" w:firstLine="0" w:firstLineChars="0"/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小计</w:t>
            </w:r>
          </w:p>
        </w:tc>
        <w:tc>
          <w:tcPr>
            <w:tcW w:w="565" w:type="dxa"/>
            <w:vAlign w:val="center"/>
          </w:tcPr>
          <w:p w14:paraId="45857706">
            <w:pPr>
              <w:ind w:left="0" w:leftChars="0" w:right="0" w:rightChars="0" w:firstLine="0" w:firstLineChars="0"/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合计</w:t>
            </w:r>
          </w:p>
        </w:tc>
      </w:tr>
      <w:tr w14:paraId="5FF4F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vMerge w:val="continue"/>
          </w:tcPr>
          <w:p w14:paraId="6D68D92B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Merge w:val="restart"/>
          </w:tcPr>
          <w:p w14:paraId="2C0A6403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1.考级考证</w:t>
            </w:r>
          </w:p>
        </w:tc>
        <w:tc>
          <w:tcPr>
            <w:tcW w:w="4557" w:type="dxa"/>
            <w:gridSpan w:val="2"/>
          </w:tcPr>
          <w:p w14:paraId="7F1301A2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63" w:type="dxa"/>
            <w:gridSpan w:val="2"/>
          </w:tcPr>
          <w:p w14:paraId="64EF4B68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63" w:type="dxa"/>
            <w:gridSpan w:val="3"/>
          </w:tcPr>
          <w:p w14:paraId="2A35125E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63" w:type="dxa"/>
            <w:gridSpan w:val="2"/>
            <w:vMerge w:val="restart"/>
          </w:tcPr>
          <w:p w14:paraId="382DFD6B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65" w:type="dxa"/>
            <w:vMerge w:val="restart"/>
          </w:tcPr>
          <w:p w14:paraId="75AC6E6C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663E5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vMerge w:val="continue"/>
          </w:tcPr>
          <w:p w14:paraId="752BD873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Merge w:val="continue"/>
          </w:tcPr>
          <w:p w14:paraId="33A4C093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4557" w:type="dxa"/>
            <w:gridSpan w:val="2"/>
          </w:tcPr>
          <w:p w14:paraId="76D46EA6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63" w:type="dxa"/>
            <w:gridSpan w:val="2"/>
          </w:tcPr>
          <w:p w14:paraId="41D9E376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63" w:type="dxa"/>
            <w:gridSpan w:val="3"/>
          </w:tcPr>
          <w:p w14:paraId="5312324C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63" w:type="dxa"/>
            <w:gridSpan w:val="2"/>
            <w:vMerge w:val="continue"/>
          </w:tcPr>
          <w:p w14:paraId="33CC6503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65" w:type="dxa"/>
            <w:vMerge w:val="continue"/>
          </w:tcPr>
          <w:p w14:paraId="02C16EE2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6144E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vMerge w:val="continue"/>
          </w:tcPr>
          <w:p w14:paraId="0DF4FE49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Merge w:val="restart"/>
          </w:tcPr>
          <w:p w14:paraId="51C99A88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2.技能竞赛</w:t>
            </w:r>
          </w:p>
        </w:tc>
        <w:tc>
          <w:tcPr>
            <w:tcW w:w="4557" w:type="dxa"/>
            <w:gridSpan w:val="2"/>
          </w:tcPr>
          <w:p w14:paraId="4E20A847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63" w:type="dxa"/>
            <w:gridSpan w:val="2"/>
          </w:tcPr>
          <w:p w14:paraId="24215D83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63" w:type="dxa"/>
            <w:gridSpan w:val="3"/>
          </w:tcPr>
          <w:p w14:paraId="3DF74D55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63" w:type="dxa"/>
            <w:gridSpan w:val="2"/>
            <w:vMerge w:val="restart"/>
          </w:tcPr>
          <w:p w14:paraId="30365C64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65" w:type="dxa"/>
            <w:vMerge w:val="continue"/>
          </w:tcPr>
          <w:p w14:paraId="5BE64B63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4FFD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vMerge w:val="continue"/>
          </w:tcPr>
          <w:p w14:paraId="60799E4A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Merge w:val="continue"/>
          </w:tcPr>
          <w:p w14:paraId="6976EA84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4557" w:type="dxa"/>
            <w:gridSpan w:val="2"/>
          </w:tcPr>
          <w:p w14:paraId="2C415D68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63" w:type="dxa"/>
            <w:gridSpan w:val="2"/>
          </w:tcPr>
          <w:p w14:paraId="7FEE922D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63" w:type="dxa"/>
            <w:gridSpan w:val="3"/>
          </w:tcPr>
          <w:p w14:paraId="2CD1C159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63" w:type="dxa"/>
            <w:gridSpan w:val="2"/>
            <w:vMerge w:val="continue"/>
          </w:tcPr>
          <w:p w14:paraId="75AEB2A2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65" w:type="dxa"/>
            <w:vMerge w:val="continue"/>
          </w:tcPr>
          <w:p w14:paraId="3863A669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FD8C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vMerge w:val="continue"/>
          </w:tcPr>
          <w:p w14:paraId="5277E18A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Merge w:val="continue"/>
          </w:tcPr>
          <w:p w14:paraId="29C56B17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4557" w:type="dxa"/>
            <w:gridSpan w:val="2"/>
          </w:tcPr>
          <w:p w14:paraId="1C3356F7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63" w:type="dxa"/>
            <w:gridSpan w:val="2"/>
          </w:tcPr>
          <w:p w14:paraId="161DC8AF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63" w:type="dxa"/>
            <w:gridSpan w:val="3"/>
          </w:tcPr>
          <w:p w14:paraId="4D9553EC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63" w:type="dxa"/>
            <w:gridSpan w:val="2"/>
            <w:vMerge w:val="continue"/>
          </w:tcPr>
          <w:p w14:paraId="076702C3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65" w:type="dxa"/>
            <w:vMerge w:val="continue"/>
          </w:tcPr>
          <w:p w14:paraId="7CA77032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152B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vMerge w:val="continue"/>
          </w:tcPr>
          <w:p w14:paraId="61BE1C64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Merge w:val="continue"/>
          </w:tcPr>
          <w:p w14:paraId="319A5AA4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4557" w:type="dxa"/>
            <w:gridSpan w:val="2"/>
          </w:tcPr>
          <w:p w14:paraId="1B0D06BF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63" w:type="dxa"/>
            <w:gridSpan w:val="2"/>
          </w:tcPr>
          <w:p w14:paraId="41F08744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63" w:type="dxa"/>
            <w:gridSpan w:val="3"/>
          </w:tcPr>
          <w:p w14:paraId="069F2D6D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63" w:type="dxa"/>
            <w:gridSpan w:val="2"/>
            <w:vMerge w:val="continue"/>
          </w:tcPr>
          <w:p w14:paraId="582CACC7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65" w:type="dxa"/>
            <w:vMerge w:val="continue"/>
          </w:tcPr>
          <w:p w14:paraId="75F1A337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BF0E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vMerge w:val="continue"/>
          </w:tcPr>
          <w:p w14:paraId="1C6FD652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5" w:type="dxa"/>
          </w:tcPr>
          <w:p w14:paraId="6D0660FB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3.发表论文</w:t>
            </w:r>
          </w:p>
        </w:tc>
        <w:tc>
          <w:tcPr>
            <w:tcW w:w="4557" w:type="dxa"/>
            <w:gridSpan w:val="2"/>
          </w:tcPr>
          <w:p w14:paraId="06599FB4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63" w:type="dxa"/>
            <w:gridSpan w:val="2"/>
          </w:tcPr>
          <w:p w14:paraId="2F5947AA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63" w:type="dxa"/>
            <w:gridSpan w:val="3"/>
          </w:tcPr>
          <w:p w14:paraId="71BC404D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63" w:type="dxa"/>
            <w:gridSpan w:val="2"/>
          </w:tcPr>
          <w:p w14:paraId="37B943E9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65" w:type="dxa"/>
            <w:vMerge w:val="continue"/>
          </w:tcPr>
          <w:p w14:paraId="42B7EB70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2ADF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229" w:type="dxa"/>
            <w:gridSpan w:val="12"/>
            <w:vAlign w:val="center"/>
          </w:tcPr>
          <w:p w14:paraId="1A40F287">
            <w:pPr>
              <w:ind w:left="0" w:leftChars="0" w:right="0" w:righ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vertAlign w:val="baseline"/>
                <w:lang w:val="en-US" w:eastAsia="zh-CN"/>
              </w:rPr>
              <w:t>体育测评</w:t>
            </w:r>
          </w:p>
        </w:tc>
      </w:tr>
      <w:tr w14:paraId="13159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3" w:type="dxa"/>
            <w:vAlign w:val="center"/>
          </w:tcPr>
          <w:p w14:paraId="676EFF72">
            <w:pPr>
              <w:ind w:left="0" w:leftChars="0" w:right="0" w:righ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基本分</w:t>
            </w:r>
          </w:p>
        </w:tc>
        <w:tc>
          <w:tcPr>
            <w:tcW w:w="8326" w:type="dxa"/>
            <w:gridSpan w:val="11"/>
            <w:vAlign w:val="center"/>
          </w:tcPr>
          <w:p w14:paraId="356E9D07">
            <w:pPr>
              <w:ind w:left="0" w:leftChars="0" w:right="0" w:righ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6FA99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vMerge w:val="restart"/>
            <w:vAlign w:val="center"/>
          </w:tcPr>
          <w:p w14:paraId="7AE7297C">
            <w:pPr>
              <w:ind w:left="0" w:leftChars="0" w:right="0" w:righ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附加分</w:t>
            </w:r>
          </w:p>
        </w:tc>
        <w:tc>
          <w:tcPr>
            <w:tcW w:w="6072" w:type="dxa"/>
            <w:gridSpan w:val="3"/>
            <w:vAlign w:val="center"/>
          </w:tcPr>
          <w:p w14:paraId="007184D5">
            <w:pPr>
              <w:ind w:left="0" w:leftChars="0" w:right="0" w:rightChars="0" w:firstLine="0" w:firstLineChars="0"/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加分项目</w:t>
            </w:r>
          </w:p>
        </w:tc>
        <w:tc>
          <w:tcPr>
            <w:tcW w:w="563" w:type="dxa"/>
            <w:gridSpan w:val="2"/>
            <w:vAlign w:val="center"/>
          </w:tcPr>
          <w:p w14:paraId="4D83461F">
            <w:pPr>
              <w:ind w:left="0" w:leftChars="0" w:right="0" w:rightChars="0" w:firstLine="0" w:firstLineChars="0"/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自评分</w:t>
            </w:r>
          </w:p>
        </w:tc>
        <w:tc>
          <w:tcPr>
            <w:tcW w:w="563" w:type="dxa"/>
            <w:gridSpan w:val="3"/>
            <w:vAlign w:val="center"/>
          </w:tcPr>
          <w:p w14:paraId="55B16474">
            <w:pPr>
              <w:ind w:left="0" w:leftChars="0" w:right="0" w:rightChars="0" w:firstLine="0" w:firstLineChars="0"/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复核分</w:t>
            </w:r>
          </w:p>
        </w:tc>
        <w:tc>
          <w:tcPr>
            <w:tcW w:w="563" w:type="dxa"/>
            <w:gridSpan w:val="2"/>
            <w:vAlign w:val="center"/>
          </w:tcPr>
          <w:p w14:paraId="5150ED97">
            <w:pPr>
              <w:ind w:left="0" w:leftChars="0" w:right="0" w:rightChars="0" w:firstLine="0" w:firstLineChars="0"/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小计</w:t>
            </w:r>
          </w:p>
        </w:tc>
        <w:tc>
          <w:tcPr>
            <w:tcW w:w="565" w:type="dxa"/>
            <w:vAlign w:val="center"/>
          </w:tcPr>
          <w:p w14:paraId="11410243">
            <w:pPr>
              <w:ind w:left="0" w:leftChars="0" w:right="0" w:rightChars="0" w:firstLine="0" w:firstLineChars="0"/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合计</w:t>
            </w:r>
          </w:p>
        </w:tc>
      </w:tr>
      <w:tr w14:paraId="30AC1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vMerge w:val="continue"/>
          </w:tcPr>
          <w:p w14:paraId="6CA1A7F0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Merge w:val="restart"/>
            <w:vAlign w:val="top"/>
          </w:tcPr>
          <w:p w14:paraId="7F096328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1.体育竞赛</w:t>
            </w:r>
          </w:p>
        </w:tc>
        <w:tc>
          <w:tcPr>
            <w:tcW w:w="4557" w:type="dxa"/>
            <w:gridSpan w:val="2"/>
            <w:vAlign w:val="top"/>
          </w:tcPr>
          <w:p w14:paraId="5BCB6664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63" w:type="dxa"/>
            <w:gridSpan w:val="2"/>
            <w:vAlign w:val="top"/>
          </w:tcPr>
          <w:p w14:paraId="0A0FB033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63" w:type="dxa"/>
            <w:gridSpan w:val="3"/>
            <w:vAlign w:val="top"/>
          </w:tcPr>
          <w:p w14:paraId="56B1B027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63" w:type="dxa"/>
            <w:gridSpan w:val="2"/>
            <w:vMerge w:val="restart"/>
            <w:vAlign w:val="top"/>
          </w:tcPr>
          <w:p w14:paraId="7E8AEBA9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65" w:type="dxa"/>
            <w:vMerge w:val="restart"/>
          </w:tcPr>
          <w:p w14:paraId="6ADC9726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AD94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vMerge w:val="continue"/>
          </w:tcPr>
          <w:p w14:paraId="3F51115E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Merge w:val="continue"/>
            <w:vAlign w:val="top"/>
          </w:tcPr>
          <w:p w14:paraId="5B4E223C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4557" w:type="dxa"/>
            <w:gridSpan w:val="2"/>
            <w:vAlign w:val="top"/>
          </w:tcPr>
          <w:p w14:paraId="65D42EB4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63" w:type="dxa"/>
            <w:gridSpan w:val="2"/>
            <w:vAlign w:val="top"/>
          </w:tcPr>
          <w:p w14:paraId="219CBB1D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63" w:type="dxa"/>
            <w:gridSpan w:val="3"/>
            <w:vAlign w:val="top"/>
          </w:tcPr>
          <w:p w14:paraId="77FF6A6A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63" w:type="dxa"/>
            <w:gridSpan w:val="2"/>
            <w:vMerge w:val="continue"/>
            <w:vAlign w:val="top"/>
          </w:tcPr>
          <w:p w14:paraId="77CC147C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65" w:type="dxa"/>
            <w:vMerge w:val="continue"/>
          </w:tcPr>
          <w:p w14:paraId="40F44C68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AC5C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vMerge w:val="continue"/>
          </w:tcPr>
          <w:p w14:paraId="2AAE75B3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Merge w:val="continue"/>
            <w:vAlign w:val="top"/>
          </w:tcPr>
          <w:p w14:paraId="790BEC94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4557" w:type="dxa"/>
            <w:gridSpan w:val="2"/>
            <w:vAlign w:val="top"/>
          </w:tcPr>
          <w:p w14:paraId="79936226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63" w:type="dxa"/>
            <w:gridSpan w:val="2"/>
            <w:vAlign w:val="top"/>
          </w:tcPr>
          <w:p w14:paraId="77533916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63" w:type="dxa"/>
            <w:gridSpan w:val="3"/>
            <w:vAlign w:val="top"/>
          </w:tcPr>
          <w:p w14:paraId="6715FDD4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63" w:type="dxa"/>
            <w:gridSpan w:val="2"/>
            <w:vMerge w:val="continue"/>
            <w:vAlign w:val="top"/>
          </w:tcPr>
          <w:p w14:paraId="29871B86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65" w:type="dxa"/>
            <w:vMerge w:val="continue"/>
          </w:tcPr>
          <w:p w14:paraId="6AFBA4F2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63185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vMerge w:val="continue"/>
          </w:tcPr>
          <w:p w14:paraId="4269B126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Merge w:val="continue"/>
            <w:vAlign w:val="top"/>
          </w:tcPr>
          <w:p w14:paraId="2220C1B6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4557" w:type="dxa"/>
            <w:gridSpan w:val="2"/>
            <w:vAlign w:val="top"/>
          </w:tcPr>
          <w:p w14:paraId="48E945B3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63" w:type="dxa"/>
            <w:gridSpan w:val="2"/>
            <w:vAlign w:val="top"/>
          </w:tcPr>
          <w:p w14:paraId="73C63662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63" w:type="dxa"/>
            <w:gridSpan w:val="3"/>
            <w:vAlign w:val="top"/>
          </w:tcPr>
          <w:p w14:paraId="4AD02161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63" w:type="dxa"/>
            <w:gridSpan w:val="2"/>
            <w:vMerge w:val="continue"/>
            <w:vAlign w:val="top"/>
          </w:tcPr>
          <w:p w14:paraId="43871714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65" w:type="dxa"/>
            <w:vMerge w:val="continue"/>
          </w:tcPr>
          <w:p w14:paraId="70B12CD3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64A9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" w:type="dxa"/>
            <w:vMerge w:val="continue"/>
          </w:tcPr>
          <w:p w14:paraId="41FB505A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Align w:val="top"/>
          </w:tcPr>
          <w:p w14:paraId="2B06B81B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2.优秀运动员</w:t>
            </w:r>
          </w:p>
        </w:tc>
        <w:tc>
          <w:tcPr>
            <w:tcW w:w="4557" w:type="dxa"/>
            <w:gridSpan w:val="2"/>
            <w:vAlign w:val="top"/>
          </w:tcPr>
          <w:p w14:paraId="316F415A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63" w:type="dxa"/>
            <w:gridSpan w:val="2"/>
            <w:vAlign w:val="top"/>
          </w:tcPr>
          <w:p w14:paraId="63899ABA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63" w:type="dxa"/>
            <w:gridSpan w:val="3"/>
            <w:vAlign w:val="top"/>
          </w:tcPr>
          <w:p w14:paraId="74322692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63" w:type="dxa"/>
            <w:gridSpan w:val="2"/>
            <w:vAlign w:val="top"/>
          </w:tcPr>
          <w:p w14:paraId="190318D6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65" w:type="dxa"/>
            <w:vMerge w:val="continue"/>
          </w:tcPr>
          <w:p w14:paraId="31B7A291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00CDD539">
      <w:pPr>
        <w:rPr>
          <w:rFonts w:hint="eastAsia"/>
          <w:lang w:val="en-US" w:eastAsia="zh-CN"/>
        </w:rPr>
      </w:pPr>
    </w:p>
    <w:p w14:paraId="5CAF5A3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复核人签名：                         复核时间：     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A55835"/>
    <w:rsid w:val="055A17E0"/>
    <w:rsid w:val="055C30CF"/>
    <w:rsid w:val="0F48145B"/>
    <w:rsid w:val="1D3A6001"/>
    <w:rsid w:val="21487C15"/>
    <w:rsid w:val="36AE1E40"/>
    <w:rsid w:val="42A55835"/>
    <w:rsid w:val="444B5A7A"/>
    <w:rsid w:val="46244D4E"/>
    <w:rsid w:val="687526DD"/>
    <w:rsid w:val="6BC33783"/>
    <w:rsid w:val="6D535020"/>
    <w:rsid w:val="70300393"/>
    <w:rsid w:val="73587CE1"/>
    <w:rsid w:val="79013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243</Words>
  <Characters>266</Characters>
  <Lines>0</Lines>
  <Paragraphs>0</Paragraphs>
  <TotalTime>24</TotalTime>
  <ScaleCrop>false</ScaleCrop>
  <LinksUpToDate>false</LinksUpToDate>
  <CharactersWithSpaces>311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2018-09-22T10:30:00Z</dcterms:created>
  <dc:creator>Administrator</dc:creator>
  <cp:lastModifiedBy>WPS_1718815299</cp:lastModifiedBy>
  <dcterms:modified xsi:type="dcterms:W3CDTF">2025-09-25T11:00:31Z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RubyTemplateID" linkTarget="0">
    <vt:lpwstr>6</vt:lpwstr>
  </property>
  <property fmtid="{D5CDD505-2E9C-101B-9397-08002B2CF9AE}" pid="4" name="KSOTemplateDocerSaveRecord">
    <vt:lpwstr>eyJoZGlkIjoiY2QzNTU4OTQxZDE1MGNjOGUxODM3NGI1MTE4MGQ4NjgiLCJ1c2VySWQiOiIxNjA5NTI5ODA1In0=</vt:lpwstr>
  </property>
  <property fmtid="{D5CDD505-2E9C-101B-9397-08002B2CF9AE}" pid="5" name="ICV">
    <vt:lpwstr>0238E63E9BF2401BACAA7041977D3FB0_12</vt:lpwstr>
  </property>
</Properties>
</file>